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11DE5" w14:textId="77777777" w:rsidR="00EB55E6" w:rsidRDefault="00EB55E6" w:rsidP="00EB55E6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MASON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594B839" w14:textId="77777777" w:rsidR="00EB55E6" w:rsidRDefault="00EB55E6" w:rsidP="00EB55E6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Newington by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Kent. Yeoman.</w:t>
      </w:r>
    </w:p>
    <w:p w14:paraId="156C6157" w14:textId="77777777" w:rsidR="00EB55E6" w:rsidRDefault="00EB55E6" w:rsidP="00EB55E6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DEF907" w14:textId="77777777" w:rsidR="00EB55E6" w:rsidRDefault="00EB55E6" w:rsidP="00EB55E6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048B1C" w14:textId="77777777" w:rsidR="00EB55E6" w:rsidRDefault="00EB55E6" w:rsidP="00EB55E6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execution against Thomas Bernard of Stock,</w:t>
      </w:r>
    </w:p>
    <w:p w14:paraId="1B599DE5" w14:textId="77777777" w:rsidR="00EB55E6" w:rsidRDefault="00EB55E6" w:rsidP="00EB55E6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Essex(q.v.).</w:t>
      </w:r>
    </w:p>
    <w:p w14:paraId="580B233F" w14:textId="77777777" w:rsidR="00EB55E6" w:rsidRDefault="00EB55E6" w:rsidP="00EB55E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E54058C" w14:textId="77777777" w:rsidR="00EB55E6" w:rsidRDefault="00EB55E6" w:rsidP="00EB55E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execution against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Rycher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London,</w:t>
      </w:r>
    </w:p>
    <w:p w14:paraId="3865A7A6" w14:textId="77777777" w:rsidR="00EB55E6" w:rsidRPr="00D4598E" w:rsidRDefault="00EB55E6" w:rsidP="00EB55E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weaver(q.v.).   (ibid.)</w:t>
      </w:r>
    </w:p>
    <w:p w14:paraId="2EDD5257" w14:textId="77777777" w:rsidR="00EB55E6" w:rsidRDefault="00EB55E6" w:rsidP="00EB55E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BAC8E92" w14:textId="77777777" w:rsidR="00EB55E6" w:rsidRDefault="00EB55E6" w:rsidP="00EB55E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5E6755F" w14:textId="77777777" w:rsidR="00EB55E6" w:rsidRDefault="00EB55E6" w:rsidP="00EB55E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638E93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9A132" w14:textId="77777777" w:rsidR="00EB55E6" w:rsidRDefault="00EB55E6" w:rsidP="009139A6">
      <w:r>
        <w:separator/>
      </w:r>
    </w:p>
  </w:endnote>
  <w:endnote w:type="continuationSeparator" w:id="0">
    <w:p w14:paraId="2DB3E1C6" w14:textId="77777777" w:rsidR="00EB55E6" w:rsidRDefault="00EB55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02E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54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43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030C2" w14:textId="77777777" w:rsidR="00EB55E6" w:rsidRDefault="00EB55E6" w:rsidP="009139A6">
      <w:r>
        <w:separator/>
      </w:r>
    </w:p>
  </w:footnote>
  <w:footnote w:type="continuationSeparator" w:id="0">
    <w:p w14:paraId="493DC8DC" w14:textId="77777777" w:rsidR="00EB55E6" w:rsidRDefault="00EB55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37C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8F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5D0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5E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B55E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FF9D8"/>
  <w15:chartTrackingRefBased/>
  <w15:docId w15:val="{C12DD07F-DA30-4F61-90A9-D912ED90A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5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2022-01-14T10:41:00Z</dcterms:created>
  <dcterms:modified xsi:type="dcterms:W3CDTF">2022-01-14T10:42:00Z</dcterms:modified>
</cp:coreProperties>
</file>